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C1008" w14:textId="77777777" w:rsidR="00985542" w:rsidRDefault="00985542" w:rsidP="0098554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CHIRCHEMAN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69DFE713" w14:textId="77777777" w:rsidR="00985542" w:rsidRDefault="00985542" w:rsidP="00985542">
      <w:pPr>
        <w:pStyle w:val="NoSpacing"/>
        <w:rPr>
          <w:rFonts w:cs="Times New Roman"/>
          <w:szCs w:val="24"/>
        </w:rPr>
      </w:pPr>
    </w:p>
    <w:p w14:paraId="4DB0AF33" w14:textId="77777777" w:rsidR="00985542" w:rsidRDefault="00985542" w:rsidP="00985542">
      <w:pPr>
        <w:pStyle w:val="NoSpacing"/>
        <w:rPr>
          <w:rFonts w:cs="Times New Roman"/>
          <w:szCs w:val="24"/>
        </w:rPr>
      </w:pPr>
    </w:p>
    <w:p w14:paraId="0E3E1591" w14:textId="77777777" w:rsidR="00985542" w:rsidRDefault="00985542" w:rsidP="009855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Blythburgh</w:t>
      </w:r>
      <w:proofErr w:type="spellEnd"/>
      <w:r>
        <w:rPr>
          <w:rFonts w:cs="Times New Roman"/>
          <w:szCs w:val="24"/>
        </w:rPr>
        <w:t>, Suffolk,</w:t>
      </w:r>
    </w:p>
    <w:p w14:paraId="7ECE0D93" w14:textId="77777777" w:rsidR="00985542" w:rsidRDefault="00985542" w:rsidP="00985542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into </w:t>
      </w:r>
      <w:proofErr w:type="gramStart"/>
      <w:r>
        <w:rPr>
          <w:rFonts w:cs="Times New Roman"/>
          <w:szCs w:val="24"/>
        </w:rPr>
        <w:t>landholdings</w:t>
      </w:r>
      <w:proofErr w:type="gramEnd"/>
      <w:r>
        <w:rPr>
          <w:rFonts w:cs="Times New Roman"/>
          <w:szCs w:val="24"/>
        </w:rPr>
        <w:t xml:space="preserve"> of Isabel, Countess of Essex.</w:t>
      </w:r>
    </w:p>
    <w:p w14:paraId="41EBBF8E" w14:textId="77777777" w:rsidR="00985542" w:rsidRDefault="00985542" w:rsidP="0098554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C208DDF" w14:textId="77777777" w:rsidR="00985542" w:rsidRDefault="00985542" w:rsidP="0098554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p.139)</w:t>
      </w:r>
    </w:p>
    <w:p w14:paraId="57EF4AF9" w14:textId="77777777" w:rsidR="00985542" w:rsidRDefault="00985542" w:rsidP="00985542">
      <w:pPr>
        <w:pStyle w:val="NoSpacing"/>
        <w:rPr>
          <w:rFonts w:eastAsia="Times New Roman" w:cs="Times New Roman"/>
          <w:szCs w:val="24"/>
        </w:rPr>
      </w:pPr>
    </w:p>
    <w:p w14:paraId="121C1DAF" w14:textId="77777777" w:rsidR="00985542" w:rsidRDefault="00985542" w:rsidP="00985542">
      <w:pPr>
        <w:pStyle w:val="NoSpacing"/>
        <w:rPr>
          <w:rFonts w:eastAsia="Times New Roman" w:cs="Times New Roman"/>
          <w:szCs w:val="24"/>
        </w:rPr>
      </w:pPr>
    </w:p>
    <w:p w14:paraId="5BAB7347" w14:textId="77777777" w:rsidR="00985542" w:rsidRDefault="00985542" w:rsidP="0098554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October 2023</w:t>
      </w:r>
    </w:p>
    <w:p w14:paraId="012877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2CF95" w14:textId="77777777" w:rsidR="00985542" w:rsidRDefault="00985542" w:rsidP="009139A6">
      <w:r>
        <w:separator/>
      </w:r>
    </w:p>
  </w:endnote>
  <w:endnote w:type="continuationSeparator" w:id="0">
    <w:p w14:paraId="3474E0FD" w14:textId="77777777" w:rsidR="00985542" w:rsidRDefault="009855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05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3C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CD9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34CF7" w14:textId="77777777" w:rsidR="00985542" w:rsidRDefault="00985542" w:rsidP="009139A6">
      <w:r>
        <w:separator/>
      </w:r>
    </w:p>
  </w:footnote>
  <w:footnote w:type="continuationSeparator" w:id="0">
    <w:p w14:paraId="2D9B2B49" w14:textId="77777777" w:rsidR="00985542" w:rsidRDefault="009855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536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AE6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A9D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542"/>
    <w:rsid w:val="000666E0"/>
    <w:rsid w:val="002510B7"/>
    <w:rsid w:val="005C130B"/>
    <w:rsid w:val="00826F5C"/>
    <w:rsid w:val="009139A6"/>
    <w:rsid w:val="009448BB"/>
    <w:rsid w:val="00947624"/>
    <w:rsid w:val="0098554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EC4E4"/>
  <w15:chartTrackingRefBased/>
  <w15:docId w15:val="{F71F2165-A266-4C4D-91C8-24528FFEA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2023-10-23T20:09:00Z</dcterms:created>
  <dcterms:modified xsi:type="dcterms:W3CDTF">2023-10-23T20:09:00Z</dcterms:modified>
</cp:coreProperties>
</file>